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C8E66C" w14:textId="77777777" w:rsidR="00C44B8B" w:rsidRPr="00E23FB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E23FB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23FB7" w:rsidRPr="00E23FB7" w14:paraId="35C8E66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D" w14:textId="77777777" w:rsidR="00C44B8B" w:rsidRPr="00E23FB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23FB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E" w14:textId="0BA7890D" w:rsidR="00C44B8B" w:rsidRPr="00E23FB7" w:rsidRDefault="00517350" w:rsidP="00C239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17350">
              <w:rPr>
                <w:b/>
                <w:sz w:val="26"/>
                <w:szCs w:val="26"/>
              </w:rPr>
              <w:t>202А</w:t>
            </w:r>
          </w:p>
        </w:tc>
      </w:tr>
      <w:tr w:rsidR="00E23FB7" w:rsidRPr="00E23FB7" w14:paraId="35C8E67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0" w14:textId="77777777" w:rsidR="00A67559" w:rsidRPr="00E23FB7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23FB7">
              <w:rPr>
                <w:b/>
                <w:sz w:val="26"/>
                <w:szCs w:val="26"/>
              </w:rPr>
              <w:t xml:space="preserve">Номер материала </w:t>
            </w:r>
            <w:r w:rsidRPr="00E23FB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1" w14:textId="203BF738" w:rsidR="00A67559" w:rsidRPr="00E23FB7" w:rsidRDefault="00C2390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23902">
              <w:rPr>
                <w:b/>
                <w:sz w:val="26"/>
                <w:szCs w:val="26"/>
                <w:lang w:val="en-US"/>
              </w:rPr>
              <w:t>2028728</w:t>
            </w:r>
          </w:p>
        </w:tc>
      </w:tr>
    </w:tbl>
    <w:p w14:paraId="35C8E673" w14:textId="77777777" w:rsidR="00C44B8B" w:rsidRPr="00E23FB7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E23FB7">
        <w:rPr>
          <w:sz w:val="26"/>
          <w:szCs w:val="26"/>
        </w:rPr>
        <w:t>____________________________________</w:t>
      </w:r>
    </w:p>
    <w:p w14:paraId="35C8E674" w14:textId="77777777" w:rsidR="00C44B8B" w:rsidRPr="00E23FB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E23FB7">
        <w:rPr>
          <w:sz w:val="26"/>
          <w:szCs w:val="26"/>
        </w:rPr>
        <w:t xml:space="preserve">_____________________________________ </w:t>
      </w:r>
    </w:p>
    <w:p w14:paraId="35C8E675" w14:textId="77777777" w:rsidR="00C44B8B" w:rsidRPr="00E23FB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E23FB7">
        <w:rPr>
          <w:sz w:val="26"/>
          <w:szCs w:val="26"/>
        </w:rPr>
        <w:t>_____________________________________</w:t>
      </w:r>
    </w:p>
    <w:p w14:paraId="35C8E676" w14:textId="77777777" w:rsidR="00C44B8B" w:rsidRPr="00E23FB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23FB7">
        <w:rPr>
          <w:sz w:val="26"/>
          <w:szCs w:val="26"/>
        </w:rPr>
        <w:tab/>
        <w:t xml:space="preserve">_______________________ /_____________ </w:t>
      </w:r>
    </w:p>
    <w:p w14:paraId="35C8E677" w14:textId="77777777" w:rsidR="00C44B8B" w:rsidRPr="00E23FB7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E23FB7">
        <w:rPr>
          <w:sz w:val="26"/>
          <w:szCs w:val="26"/>
        </w:rPr>
        <w:t>“_______” ___________________ 20_____ г.</w:t>
      </w:r>
    </w:p>
    <w:p w14:paraId="35C8E678" w14:textId="77777777" w:rsidR="00C44B8B" w:rsidRPr="00E23FB7" w:rsidRDefault="00C44B8B" w:rsidP="00C44B8B"/>
    <w:p w14:paraId="35C8E679" w14:textId="77777777" w:rsidR="00C44B8B" w:rsidRPr="00E23FB7" w:rsidRDefault="00C44B8B" w:rsidP="00C44B8B"/>
    <w:p w14:paraId="35C8E67A" w14:textId="77777777" w:rsidR="00C44B8B" w:rsidRPr="00E23FB7" w:rsidRDefault="00C44B8B" w:rsidP="00C44B8B"/>
    <w:p w14:paraId="35C8E67B" w14:textId="77777777" w:rsidR="00C44B8B" w:rsidRPr="00E23FB7" w:rsidRDefault="00C44B8B" w:rsidP="00C44B8B">
      <w:pPr>
        <w:pStyle w:val="2"/>
        <w:numPr>
          <w:ilvl w:val="0"/>
          <w:numId w:val="0"/>
        </w:numPr>
        <w:spacing w:after="120"/>
      </w:pPr>
      <w:r w:rsidRPr="00E23FB7">
        <w:t>ТЕХНИЧЕСКОЕ ЗАДАНИЕ</w:t>
      </w:r>
    </w:p>
    <w:p w14:paraId="35C8E67C" w14:textId="6CAB0A9B" w:rsidR="00A65683" w:rsidRPr="00E23FB7" w:rsidRDefault="004F6968" w:rsidP="00773399">
      <w:pPr>
        <w:ind w:firstLine="0"/>
        <w:jc w:val="center"/>
        <w:rPr>
          <w:b/>
          <w:sz w:val="26"/>
          <w:szCs w:val="26"/>
        </w:rPr>
      </w:pPr>
      <w:r w:rsidRPr="00E23FB7">
        <w:rPr>
          <w:b/>
          <w:sz w:val="26"/>
          <w:szCs w:val="26"/>
        </w:rPr>
        <w:t xml:space="preserve">на </w:t>
      </w:r>
      <w:r w:rsidR="00612811" w:rsidRPr="00E23FB7">
        <w:rPr>
          <w:b/>
          <w:sz w:val="26"/>
          <w:szCs w:val="26"/>
        </w:rPr>
        <w:t xml:space="preserve">поставку </w:t>
      </w:r>
    </w:p>
    <w:p w14:paraId="35C8E67D" w14:textId="5205FF1B" w:rsidR="00612811" w:rsidRPr="00E23FB7" w:rsidRDefault="0064099F" w:rsidP="00773399">
      <w:pPr>
        <w:ind w:firstLine="0"/>
        <w:jc w:val="center"/>
        <w:rPr>
          <w:sz w:val="24"/>
          <w:szCs w:val="24"/>
        </w:rPr>
      </w:pPr>
      <w:r w:rsidRPr="00E23FB7">
        <w:rPr>
          <w:b/>
          <w:sz w:val="26"/>
          <w:szCs w:val="26"/>
        </w:rPr>
        <w:t>Звено промежуточное ПТМ-7-3</w:t>
      </w:r>
      <w:r w:rsidR="00C23902">
        <w:rPr>
          <w:b/>
          <w:sz w:val="26"/>
          <w:szCs w:val="26"/>
        </w:rPr>
        <w:t>(или эквивалент)</w:t>
      </w:r>
      <w:r w:rsidR="00247A60" w:rsidRPr="00E23FB7">
        <w:rPr>
          <w:b/>
          <w:sz w:val="26"/>
          <w:szCs w:val="26"/>
        </w:rPr>
        <w:t>.</w:t>
      </w:r>
      <w:r w:rsidR="009C0389" w:rsidRPr="00E23FB7">
        <w:rPr>
          <w:b/>
          <w:sz w:val="26"/>
          <w:szCs w:val="26"/>
        </w:rPr>
        <w:t xml:space="preserve"> Лот №</w:t>
      </w:r>
      <w:r w:rsidR="00AA670B" w:rsidRPr="00E23FB7">
        <w:rPr>
          <w:b/>
          <w:sz w:val="26"/>
          <w:szCs w:val="26"/>
        </w:rPr>
        <w:t xml:space="preserve"> </w:t>
      </w:r>
      <w:r w:rsidR="00AA670B" w:rsidRPr="00E23FB7">
        <w:rPr>
          <w:b/>
          <w:sz w:val="26"/>
          <w:szCs w:val="26"/>
          <w:u w:val="single"/>
        </w:rPr>
        <w:t>202</w:t>
      </w:r>
      <w:r w:rsidR="00AA670B" w:rsidRPr="00E23FB7">
        <w:rPr>
          <w:b/>
          <w:sz w:val="26"/>
          <w:szCs w:val="26"/>
          <w:u w:val="single"/>
          <w:lang w:val="en-US"/>
        </w:rPr>
        <w:t>A</w:t>
      </w:r>
    </w:p>
    <w:p w14:paraId="35C8E67E" w14:textId="77777777" w:rsidR="00020DD3" w:rsidRPr="00E23FB7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E7288C4" w14:textId="77777777" w:rsidR="00517350" w:rsidRPr="004E3682" w:rsidRDefault="00517350" w:rsidP="0051735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E3682">
        <w:rPr>
          <w:b/>
          <w:bCs/>
          <w:sz w:val="26"/>
          <w:szCs w:val="26"/>
        </w:rPr>
        <w:t>Технические требования к продукции.</w:t>
      </w:r>
    </w:p>
    <w:p w14:paraId="3AF5CADA" w14:textId="77777777" w:rsidR="00517350" w:rsidRPr="009E4426" w:rsidRDefault="00517350" w:rsidP="00517350">
      <w:pPr>
        <w:tabs>
          <w:tab w:val="left" w:pos="1134"/>
        </w:tabs>
        <w:ind w:firstLine="0"/>
        <w:rPr>
          <w:sz w:val="24"/>
          <w:szCs w:val="24"/>
        </w:rPr>
      </w:pPr>
      <w:r w:rsidRPr="009E4426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44E5355E" w14:textId="70D524D3" w:rsidR="00E23FB7" w:rsidRPr="00E23FB7" w:rsidRDefault="00517350" w:rsidP="00505B5F">
      <w:pPr>
        <w:tabs>
          <w:tab w:val="left" w:pos="1134"/>
        </w:tabs>
        <w:ind w:firstLine="709"/>
        <w:rPr>
          <w:sz w:val="24"/>
          <w:szCs w:val="24"/>
        </w:rPr>
      </w:pPr>
      <w:r w:rsidRPr="00517350">
        <w:rPr>
          <w:noProof/>
          <w:sz w:val="24"/>
          <w:szCs w:val="24"/>
        </w:rPr>
        <w:drawing>
          <wp:inline distT="0" distB="0" distL="0" distR="0" wp14:anchorId="09FF83DA" wp14:editId="19A2638B">
            <wp:extent cx="1954680" cy="1302734"/>
            <wp:effectExtent l="0" t="0" r="7620" b="0"/>
            <wp:docPr id="3" name="Рисунок 3" descr="C:\Users\kukushkin.mv\Pictures\full_Ris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ukushkin.mv\Pictures\full_Ris-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700" cy="1316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760" w:type="dxa"/>
        <w:tblInd w:w="93" w:type="dxa"/>
        <w:tblLook w:val="04A0" w:firstRow="1" w:lastRow="0" w:firstColumn="1" w:lastColumn="0" w:noHBand="0" w:noVBand="1"/>
      </w:tblPr>
      <w:tblGrid>
        <w:gridCol w:w="826"/>
        <w:gridCol w:w="825"/>
        <w:gridCol w:w="825"/>
        <w:gridCol w:w="825"/>
        <w:gridCol w:w="1543"/>
        <w:gridCol w:w="916"/>
      </w:tblGrid>
      <w:tr w:rsidR="00E23FB7" w:rsidRPr="00E23FB7" w14:paraId="7D176029" w14:textId="77777777" w:rsidTr="0064099F">
        <w:trPr>
          <w:trHeight w:val="300"/>
        </w:trPr>
        <w:tc>
          <w:tcPr>
            <w:tcW w:w="3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A552" w14:textId="77777777" w:rsidR="0064099F" w:rsidRPr="00E23FB7" w:rsidRDefault="0064099F" w:rsidP="0064099F">
            <w:pPr>
              <w:ind w:firstLine="0"/>
              <w:jc w:val="center"/>
              <w:rPr>
                <w:sz w:val="22"/>
                <w:szCs w:val="22"/>
              </w:rPr>
            </w:pPr>
            <w:r w:rsidRPr="00E23FB7">
              <w:rPr>
                <w:sz w:val="22"/>
                <w:szCs w:val="22"/>
              </w:rPr>
              <w:t>Размеры, мм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C27CF" w14:textId="77777777" w:rsidR="0064099F" w:rsidRPr="00E23FB7" w:rsidRDefault="0064099F" w:rsidP="0064099F">
            <w:pPr>
              <w:ind w:firstLine="0"/>
              <w:jc w:val="center"/>
              <w:rPr>
                <w:sz w:val="22"/>
                <w:szCs w:val="22"/>
              </w:rPr>
            </w:pPr>
            <w:r w:rsidRPr="00E23FB7">
              <w:rPr>
                <w:sz w:val="22"/>
                <w:szCs w:val="22"/>
              </w:rPr>
              <w:t>Разрушающая нагрузка, кН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1521" w14:textId="000C5D6C" w:rsidR="0064099F" w:rsidRPr="00E23FB7" w:rsidRDefault="0064099F" w:rsidP="0064099F">
            <w:pPr>
              <w:ind w:firstLine="0"/>
              <w:jc w:val="center"/>
              <w:rPr>
                <w:sz w:val="22"/>
                <w:szCs w:val="22"/>
              </w:rPr>
            </w:pPr>
            <w:r w:rsidRPr="00E23FB7">
              <w:rPr>
                <w:sz w:val="22"/>
                <w:szCs w:val="22"/>
              </w:rPr>
              <w:t>Масса, кг</w:t>
            </w:r>
          </w:p>
        </w:tc>
      </w:tr>
      <w:tr w:rsidR="00E23FB7" w:rsidRPr="00E23FB7" w14:paraId="707EA1B2" w14:textId="77777777" w:rsidTr="0064099F">
        <w:trPr>
          <w:trHeight w:val="90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088C" w14:textId="77777777" w:rsidR="0064099F" w:rsidRPr="00E23FB7" w:rsidRDefault="0064099F" w:rsidP="0064099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23FB7">
              <w:rPr>
                <w:b/>
                <w:bCs/>
                <w:sz w:val="22"/>
                <w:szCs w:val="22"/>
              </w:rPr>
              <w:t>L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9BE1" w14:textId="77777777" w:rsidR="0064099F" w:rsidRPr="00E23FB7" w:rsidRDefault="0064099F" w:rsidP="0064099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23FB7">
              <w:rPr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E959" w14:textId="77777777" w:rsidR="0064099F" w:rsidRPr="00E23FB7" w:rsidRDefault="0064099F" w:rsidP="0064099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23FB7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5B04F" w14:textId="77777777" w:rsidR="0064099F" w:rsidRPr="00E23FB7" w:rsidRDefault="0064099F" w:rsidP="0064099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23FB7">
              <w:rPr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98A48" w14:textId="77777777" w:rsidR="0064099F" w:rsidRPr="00E23FB7" w:rsidRDefault="0064099F" w:rsidP="0064099F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E637" w14:textId="77777777" w:rsidR="0064099F" w:rsidRPr="00E23FB7" w:rsidRDefault="0064099F" w:rsidP="0064099F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23FB7" w:rsidRPr="00E23FB7" w14:paraId="5C87B1C5" w14:textId="77777777" w:rsidTr="0064099F">
        <w:trPr>
          <w:trHeight w:val="30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2213" w14:textId="77777777" w:rsidR="0064099F" w:rsidRPr="00E23FB7" w:rsidRDefault="0064099F" w:rsidP="0064099F">
            <w:pPr>
              <w:ind w:firstLine="0"/>
              <w:jc w:val="center"/>
              <w:rPr>
                <w:sz w:val="22"/>
                <w:szCs w:val="22"/>
              </w:rPr>
            </w:pPr>
            <w:r w:rsidRPr="00E23FB7">
              <w:rPr>
                <w:sz w:val="22"/>
                <w:szCs w:val="22"/>
              </w:rPr>
              <w:t>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08D8" w14:textId="77777777" w:rsidR="0064099F" w:rsidRPr="00E23FB7" w:rsidRDefault="0064099F" w:rsidP="0064099F">
            <w:pPr>
              <w:ind w:firstLine="0"/>
              <w:jc w:val="center"/>
              <w:rPr>
                <w:sz w:val="22"/>
                <w:szCs w:val="22"/>
              </w:rPr>
            </w:pPr>
            <w:r w:rsidRPr="00E23FB7">
              <w:rPr>
                <w:sz w:val="22"/>
                <w:szCs w:val="22"/>
              </w:rPr>
              <w:t>17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2D6C" w14:textId="77777777" w:rsidR="0064099F" w:rsidRPr="00E23FB7" w:rsidRDefault="0064099F" w:rsidP="0064099F">
            <w:pPr>
              <w:ind w:firstLine="0"/>
              <w:jc w:val="center"/>
              <w:rPr>
                <w:sz w:val="22"/>
                <w:szCs w:val="22"/>
              </w:rPr>
            </w:pPr>
            <w:r w:rsidRPr="00E23FB7">
              <w:rPr>
                <w:sz w:val="22"/>
                <w:szCs w:val="22"/>
              </w:rPr>
              <w:t>17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51BD" w14:textId="77777777" w:rsidR="0064099F" w:rsidRPr="00E23FB7" w:rsidRDefault="0064099F" w:rsidP="0064099F">
            <w:pPr>
              <w:ind w:firstLine="0"/>
              <w:jc w:val="center"/>
              <w:rPr>
                <w:sz w:val="22"/>
                <w:szCs w:val="22"/>
              </w:rPr>
            </w:pPr>
            <w:r w:rsidRPr="00E23FB7">
              <w:rPr>
                <w:sz w:val="22"/>
                <w:szCs w:val="22"/>
              </w:rPr>
              <w:t>16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A0C5" w14:textId="77777777" w:rsidR="0064099F" w:rsidRPr="00E23FB7" w:rsidRDefault="0064099F" w:rsidP="0064099F">
            <w:pPr>
              <w:ind w:firstLine="0"/>
              <w:jc w:val="center"/>
              <w:rPr>
                <w:sz w:val="22"/>
                <w:szCs w:val="22"/>
              </w:rPr>
            </w:pPr>
            <w:r w:rsidRPr="00E23FB7">
              <w:rPr>
                <w:sz w:val="22"/>
                <w:szCs w:val="22"/>
              </w:rPr>
              <w:t>70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68A1" w14:textId="77777777" w:rsidR="0064099F" w:rsidRPr="00E23FB7" w:rsidRDefault="0064099F" w:rsidP="0064099F">
            <w:pPr>
              <w:ind w:firstLine="0"/>
              <w:jc w:val="center"/>
              <w:rPr>
                <w:sz w:val="22"/>
                <w:szCs w:val="22"/>
              </w:rPr>
            </w:pPr>
            <w:r w:rsidRPr="00E23FB7">
              <w:rPr>
                <w:sz w:val="22"/>
                <w:szCs w:val="22"/>
              </w:rPr>
              <w:t>0,6</w:t>
            </w:r>
          </w:p>
        </w:tc>
      </w:tr>
    </w:tbl>
    <w:p w14:paraId="35C8E681" w14:textId="5DD509B4" w:rsidR="00505B5F" w:rsidRPr="00E23FB7" w:rsidRDefault="00505B5F" w:rsidP="00505B5F">
      <w:pPr>
        <w:tabs>
          <w:tab w:val="left" w:pos="1134"/>
        </w:tabs>
        <w:ind w:firstLine="709"/>
        <w:rPr>
          <w:sz w:val="24"/>
          <w:szCs w:val="24"/>
        </w:rPr>
      </w:pPr>
    </w:p>
    <w:p w14:paraId="35C8E699" w14:textId="77777777" w:rsidR="00612811" w:rsidRPr="00E23FB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23FB7">
        <w:rPr>
          <w:b/>
          <w:bCs/>
          <w:sz w:val="26"/>
          <w:szCs w:val="26"/>
        </w:rPr>
        <w:t>Общие требования.</w:t>
      </w:r>
      <w:r w:rsidR="00E00392" w:rsidRPr="00E23FB7">
        <w:rPr>
          <w:b/>
          <w:bCs/>
          <w:sz w:val="26"/>
          <w:szCs w:val="26"/>
        </w:rPr>
        <w:t xml:space="preserve"> </w:t>
      </w:r>
    </w:p>
    <w:p w14:paraId="35C8E69A" w14:textId="77777777" w:rsidR="00F64720" w:rsidRPr="00E23FB7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23FB7">
        <w:rPr>
          <w:sz w:val="24"/>
          <w:szCs w:val="24"/>
        </w:rPr>
        <w:t>2.1.</w:t>
      </w:r>
      <w:r w:rsidR="00612811" w:rsidRPr="00E23FB7">
        <w:rPr>
          <w:sz w:val="24"/>
          <w:szCs w:val="24"/>
        </w:rPr>
        <w:t xml:space="preserve"> </w:t>
      </w:r>
      <w:r w:rsidR="00F64720" w:rsidRPr="00E23FB7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5C8E69B" w14:textId="77777777" w:rsidR="008C01B4" w:rsidRPr="00E23FB7" w:rsidRDefault="008C01B4" w:rsidP="008C01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продукция должна быть новой, ранее не использованной;</w:t>
      </w:r>
    </w:p>
    <w:p w14:paraId="35C8E69C" w14:textId="77777777" w:rsidR="00F64720" w:rsidRPr="00E23FB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C8E69D" w14:textId="77777777" w:rsidR="00F64720" w:rsidRPr="00E23FB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C8E69F" w14:textId="191D3690" w:rsidR="00F64720" w:rsidRPr="00E23FB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запасные части, впервые поставляемые заводом - изготовителем д</w:t>
      </w:r>
      <w:r w:rsidR="005651D9" w:rsidRPr="00E23FB7">
        <w:rPr>
          <w:sz w:val="24"/>
          <w:szCs w:val="24"/>
        </w:rPr>
        <w:t>ля нужд П</w:t>
      </w:r>
      <w:r w:rsidRPr="00E23FB7">
        <w:rPr>
          <w:sz w:val="24"/>
          <w:szCs w:val="24"/>
        </w:rPr>
        <w:t>АО «</w:t>
      </w:r>
      <w:r w:rsidR="002F027F">
        <w:rPr>
          <w:sz w:val="24"/>
          <w:szCs w:val="24"/>
        </w:rPr>
        <w:t>Россети Центр</w:t>
      </w:r>
      <w:r w:rsidRPr="00E23FB7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C8E6A0" w14:textId="237CDF73" w:rsidR="00F64720" w:rsidRPr="00E23FB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651D9" w:rsidRPr="00E23FB7">
        <w:rPr>
          <w:sz w:val="24"/>
          <w:szCs w:val="24"/>
        </w:rPr>
        <w:t>П</w:t>
      </w:r>
      <w:r w:rsidRPr="00E23FB7">
        <w:rPr>
          <w:sz w:val="24"/>
          <w:szCs w:val="24"/>
        </w:rPr>
        <w:t>АО «</w:t>
      </w:r>
      <w:r w:rsidR="002F027F">
        <w:rPr>
          <w:sz w:val="24"/>
          <w:szCs w:val="24"/>
        </w:rPr>
        <w:t>Россети Центр</w:t>
      </w:r>
      <w:r w:rsidRPr="00E23FB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5C8E6A1" w14:textId="5CCEAD06" w:rsidR="00F64720" w:rsidRPr="00E23FB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5651D9" w:rsidRPr="00E23FB7">
        <w:rPr>
          <w:sz w:val="24"/>
          <w:szCs w:val="24"/>
        </w:rPr>
        <w:t>П</w:t>
      </w:r>
      <w:r w:rsidRPr="00E23FB7">
        <w:rPr>
          <w:sz w:val="24"/>
          <w:szCs w:val="24"/>
        </w:rPr>
        <w:t>АО «Россети»;</w:t>
      </w:r>
    </w:p>
    <w:p w14:paraId="35C8E6A2" w14:textId="38609C36" w:rsidR="00F64720" w:rsidRPr="00E23FB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14476" w:rsidRPr="00E23FB7">
        <w:rPr>
          <w:sz w:val="24"/>
          <w:szCs w:val="24"/>
        </w:rPr>
        <w:t>ПАО</w:t>
      </w:r>
      <w:r w:rsidRPr="00E23FB7">
        <w:rPr>
          <w:sz w:val="24"/>
          <w:szCs w:val="24"/>
        </w:rPr>
        <w:t xml:space="preserve"> «</w:t>
      </w:r>
      <w:r w:rsidR="00433E1E" w:rsidRPr="00E23FB7">
        <w:rPr>
          <w:sz w:val="24"/>
          <w:szCs w:val="24"/>
        </w:rPr>
        <w:t>Россети</w:t>
      </w:r>
      <w:r w:rsidRPr="00E23FB7">
        <w:rPr>
          <w:sz w:val="24"/>
          <w:szCs w:val="24"/>
        </w:rPr>
        <w:t>»;</w:t>
      </w:r>
    </w:p>
    <w:p w14:paraId="35C8E6A3" w14:textId="023ADBF1" w:rsidR="00F64720" w:rsidRPr="00E23FB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C2414" w:rsidRPr="00E23FB7">
        <w:rPr>
          <w:sz w:val="24"/>
          <w:szCs w:val="24"/>
        </w:rPr>
        <w:t>продукции</w:t>
      </w:r>
      <w:r w:rsidRPr="00E23FB7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5C8E6A4" w14:textId="77777777" w:rsidR="00FB7AEF" w:rsidRPr="00E23FB7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E23FB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</w:t>
      </w:r>
      <w:r w:rsidR="0070210C" w:rsidRPr="00E23FB7">
        <w:rPr>
          <w:sz w:val="24"/>
          <w:szCs w:val="24"/>
        </w:rPr>
        <w:t xml:space="preserve"> продукции</w:t>
      </w:r>
      <w:r w:rsidR="004D4E32" w:rsidRPr="00E23FB7">
        <w:rPr>
          <w:sz w:val="24"/>
          <w:szCs w:val="24"/>
        </w:rPr>
        <w:t>.</w:t>
      </w:r>
      <w:r w:rsidR="00F66FC0" w:rsidRPr="00E23FB7">
        <w:rPr>
          <w:sz w:val="24"/>
          <w:szCs w:val="24"/>
        </w:rPr>
        <w:t xml:space="preserve"> </w:t>
      </w:r>
    </w:p>
    <w:p w14:paraId="7EEDD69D" w14:textId="77777777" w:rsidR="00517350" w:rsidRPr="004224E6" w:rsidRDefault="00517350" w:rsidP="00517350">
      <w:pPr>
        <w:pStyle w:val="ad"/>
        <w:numPr>
          <w:ilvl w:val="1"/>
          <w:numId w:val="12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35C8E6A6" w14:textId="77777777" w:rsidR="001C72DB" w:rsidRPr="00E23FB7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 xml:space="preserve">2.3. </w:t>
      </w:r>
      <w:r w:rsidR="001C72DB" w:rsidRPr="00E23FB7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E23FB7">
        <w:rPr>
          <w:sz w:val="24"/>
          <w:szCs w:val="24"/>
        </w:rPr>
        <w:t>установок» (ПУЭ) (7-е издание) и</w:t>
      </w:r>
      <w:r w:rsidR="001C72DB" w:rsidRPr="00E23FB7">
        <w:rPr>
          <w:sz w:val="24"/>
          <w:szCs w:val="24"/>
        </w:rPr>
        <w:t xml:space="preserve"> требованиям</w:t>
      </w:r>
      <w:r w:rsidR="00817119" w:rsidRPr="00E23FB7">
        <w:rPr>
          <w:sz w:val="24"/>
          <w:szCs w:val="24"/>
        </w:rPr>
        <w:t>:</w:t>
      </w:r>
      <w:r w:rsidR="001C72DB" w:rsidRPr="00E23FB7">
        <w:rPr>
          <w:sz w:val="24"/>
          <w:szCs w:val="24"/>
        </w:rPr>
        <w:t xml:space="preserve"> </w:t>
      </w:r>
    </w:p>
    <w:p w14:paraId="35C8E6A7" w14:textId="77777777" w:rsidR="00F612AC" w:rsidRPr="00E23FB7" w:rsidRDefault="005F2A0E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 xml:space="preserve">ТУ 3449-109-00111120-95 </w:t>
      </w:r>
      <w:r w:rsidR="00505B5F" w:rsidRPr="00E23FB7">
        <w:rPr>
          <w:sz w:val="24"/>
          <w:szCs w:val="24"/>
        </w:rPr>
        <w:t>«</w:t>
      </w:r>
      <w:r w:rsidRPr="00E23FB7">
        <w:rPr>
          <w:sz w:val="24"/>
          <w:szCs w:val="24"/>
        </w:rPr>
        <w:t>Звенья промежуточные</w:t>
      </w:r>
      <w:r w:rsidR="00505B5F" w:rsidRPr="00E23FB7">
        <w:rPr>
          <w:sz w:val="24"/>
          <w:szCs w:val="24"/>
        </w:rPr>
        <w:t>»</w:t>
      </w:r>
      <w:r w:rsidR="00A67559" w:rsidRPr="00E23FB7">
        <w:rPr>
          <w:sz w:val="24"/>
          <w:szCs w:val="24"/>
        </w:rPr>
        <w:t>;</w:t>
      </w:r>
    </w:p>
    <w:p w14:paraId="35C8E6A8" w14:textId="77777777" w:rsidR="00A67559" w:rsidRPr="00E23FB7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134B5DDC" w14:textId="77777777" w:rsidR="004A1094" w:rsidRPr="00E23FB7" w:rsidRDefault="00843900" w:rsidP="004A109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23FB7">
        <w:rPr>
          <w:sz w:val="24"/>
          <w:szCs w:val="24"/>
        </w:rPr>
        <w:t xml:space="preserve">2.4. </w:t>
      </w:r>
      <w:r w:rsidR="004A1094" w:rsidRPr="00E23FB7">
        <w:rPr>
          <w:sz w:val="24"/>
          <w:szCs w:val="24"/>
        </w:rPr>
        <w:t>Упаковка, транспортирование, условия и сроки хранения.</w:t>
      </w:r>
    </w:p>
    <w:p w14:paraId="4D5C760C" w14:textId="77777777" w:rsidR="004A1094" w:rsidRPr="00E23FB7" w:rsidRDefault="004A1094" w:rsidP="004A1094">
      <w:pPr>
        <w:spacing w:line="276" w:lineRule="auto"/>
        <w:ind w:firstLine="709"/>
        <w:rPr>
          <w:sz w:val="24"/>
          <w:szCs w:val="24"/>
        </w:rPr>
      </w:pPr>
      <w:r w:rsidRPr="00E23FB7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F297BE1" w14:textId="77777777" w:rsidR="004A1094" w:rsidRPr="00E23FB7" w:rsidRDefault="004A1094" w:rsidP="004A1094">
      <w:pPr>
        <w:spacing w:line="276" w:lineRule="auto"/>
        <w:ind w:firstLine="709"/>
        <w:rPr>
          <w:sz w:val="24"/>
          <w:szCs w:val="24"/>
        </w:rPr>
      </w:pPr>
      <w:r w:rsidRPr="00E23FB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582588E" w14:textId="77777777" w:rsidR="004A1094" w:rsidRPr="00E23FB7" w:rsidRDefault="004A1094" w:rsidP="004A10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23FB7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48C1622" w14:textId="77777777" w:rsidR="004A1094" w:rsidRPr="00E23FB7" w:rsidRDefault="004A1094" w:rsidP="004A10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23FB7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D39C1F5" w14:textId="77777777" w:rsidR="004A1094" w:rsidRPr="00E23FB7" w:rsidRDefault="004A1094" w:rsidP="004A109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E23FB7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BD2C945" w14:textId="77777777" w:rsidR="004A1094" w:rsidRPr="00E23FB7" w:rsidRDefault="004A1094" w:rsidP="004A10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23FB7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08019CF" w14:textId="77777777" w:rsidR="004A1094" w:rsidRPr="00E23FB7" w:rsidRDefault="004A1094" w:rsidP="004A10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23FB7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D6AE773" w14:textId="77777777" w:rsidR="004A1094" w:rsidRPr="00E23FB7" w:rsidRDefault="004A1094" w:rsidP="004A10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93E0B08" w14:textId="77777777" w:rsidR="004A1094" w:rsidRPr="00E23FB7" w:rsidRDefault="004A1094" w:rsidP="004A10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23FB7">
        <w:rPr>
          <w:b/>
          <w:bCs/>
          <w:sz w:val="26"/>
          <w:szCs w:val="26"/>
        </w:rPr>
        <w:t>Гарантийные обязательства.</w:t>
      </w:r>
    </w:p>
    <w:p w14:paraId="6C3A0D17" w14:textId="63889C3A" w:rsidR="004A1094" w:rsidRPr="00E23FB7" w:rsidRDefault="004A1094" w:rsidP="004A10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lastRenderedPageBreak/>
        <w:t>Гарантия на поставляемую продукцию должна рас</w:t>
      </w:r>
      <w:r w:rsidR="00E23FB7">
        <w:rPr>
          <w:sz w:val="24"/>
          <w:szCs w:val="24"/>
        </w:rPr>
        <w:t>пространяться не менее чем на 60</w:t>
      </w:r>
      <w:r w:rsidRPr="00E23FB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5D01BE">
        <w:rPr>
          <w:sz w:val="24"/>
          <w:szCs w:val="24"/>
        </w:rPr>
        <w:t>л</w:t>
      </w:r>
      <w:r w:rsidRPr="00E23FB7">
        <w:rPr>
          <w:sz w:val="24"/>
          <w:szCs w:val="24"/>
        </w:rPr>
        <w:t>инейн</w:t>
      </w:r>
      <w:r w:rsidRPr="005D01BE">
        <w:rPr>
          <w:sz w:val="24"/>
          <w:szCs w:val="24"/>
        </w:rPr>
        <w:t xml:space="preserve">ой </w:t>
      </w:r>
      <w:r w:rsidRPr="00E23FB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A152DBC" w14:textId="77777777" w:rsidR="004A1094" w:rsidRPr="00E23FB7" w:rsidRDefault="004A1094" w:rsidP="004A10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883ADE" w14:textId="77777777" w:rsidR="004A1094" w:rsidRPr="00E23FB7" w:rsidRDefault="004A1094" w:rsidP="004A10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23FB7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A4751FB" w14:textId="77777777" w:rsidR="004A1094" w:rsidRPr="00E23FB7" w:rsidRDefault="004A1094" w:rsidP="004A10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D20E347" w14:textId="77777777" w:rsidR="004A1094" w:rsidRPr="00E23FB7" w:rsidRDefault="004A1094" w:rsidP="004A10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1BBCD25" w14:textId="77777777" w:rsidR="004A1094" w:rsidRPr="00E23FB7" w:rsidRDefault="004A1094" w:rsidP="004A10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23FB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CB9E0AD" w14:textId="77777777" w:rsidR="004A1094" w:rsidRPr="00E23FB7" w:rsidRDefault="004A1094" w:rsidP="004A10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23FB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1ED3DB0" w14:textId="77777777" w:rsidR="004A1094" w:rsidRPr="00E23FB7" w:rsidRDefault="004A1094" w:rsidP="004A10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23FB7">
        <w:rPr>
          <w:szCs w:val="24"/>
        </w:rPr>
        <w:t>- паспорт по нормативной документации, утвержденной в установленном порядке;</w:t>
      </w:r>
    </w:p>
    <w:p w14:paraId="656477E8" w14:textId="77777777" w:rsidR="004A1094" w:rsidRPr="00E23FB7" w:rsidRDefault="004A1094" w:rsidP="004A10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23FB7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A58D97E" w14:textId="77777777" w:rsidR="004A1094" w:rsidRPr="00E23FB7" w:rsidRDefault="004A1094" w:rsidP="004A10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D9CAB4A" w14:textId="77777777" w:rsidR="004A1094" w:rsidRPr="00E23FB7" w:rsidRDefault="004A1094" w:rsidP="004A10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E63FAAB" w14:textId="77777777" w:rsidR="004A1094" w:rsidRPr="00E23FB7" w:rsidRDefault="004A1094" w:rsidP="004A10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C944237" w14:textId="77777777" w:rsidR="004A1094" w:rsidRPr="00E23FB7" w:rsidRDefault="004A1094" w:rsidP="004A10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EBD3EDA" w14:textId="77777777" w:rsidR="004A1094" w:rsidRPr="00E23FB7" w:rsidRDefault="004A1094" w:rsidP="004A109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</w:t>
      </w:r>
      <w:bookmarkStart w:id="0" w:name="_GoBack"/>
      <w:bookmarkEnd w:id="0"/>
      <w:r w:rsidRPr="00E23FB7">
        <w:rPr>
          <w:sz w:val="24"/>
          <w:szCs w:val="24"/>
        </w:rPr>
        <w:t>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D21093D" w14:textId="77777777" w:rsidR="004A1094" w:rsidRPr="00E23FB7" w:rsidRDefault="004A1094" w:rsidP="004A109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76C2D0C" w14:textId="77777777" w:rsidR="004A1094" w:rsidRPr="00E23FB7" w:rsidRDefault="004A1094" w:rsidP="004A109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23FB7">
        <w:rPr>
          <w:b/>
          <w:bCs/>
          <w:sz w:val="26"/>
          <w:szCs w:val="26"/>
        </w:rPr>
        <w:t>Правила приемки продукции.</w:t>
      </w:r>
    </w:p>
    <w:p w14:paraId="2C08EE91" w14:textId="494519A2" w:rsidR="004A1094" w:rsidRPr="00E23FB7" w:rsidRDefault="004A1094" w:rsidP="004A10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23FB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F027F">
        <w:rPr>
          <w:szCs w:val="24"/>
        </w:rPr>
        <w:t>Россети Центр</w:t>
      </w:r>
      <w:r w:rsidRPr="00E23FB7">
        <w:rPr>
          <w:szCs w:val="24"/>
        </w:rPr>
        <w:t>» и ответственными представителями Поставщика при получении их на склад.</w:t>
      </w:r>
    </w:p>
    <w:p w14:paraId="6DB4F5E8" w14:textId="77777777" w:rsidR="004A1094" w:rsidRPr="00E23FB7" w:rsidRDefault="004A1094" w:rsidP="004A109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4ABF30" w14:textId="77777777" w:rsidR="004A1094" w:rsidRPr="00E23FB7" w:rsidRDefault="004A1094" w:rsidP="004A1094">
      <w:pPr>
        <w:rPr>
          <w:sz w:val="26"/>
          <w:szCs w:val="26"/>
        </w:rPr>
      </w:pPr>
    </w:p>
    <w:p w14:paraId="189582A9" w14:textId="77777777" w:rsidR="004A1094" w:rsidRPr="00E23FB7" w:rsidRDefault="004A1094" w:rsidP="004A1094">
      <w:pPr>
        <w:rPr>
          <w:sz w:val="26"/>
          <w:szCs w:val="26"/>
        </w:rPr>
      </w:pPr>
    </w:p>
    <w:p w14:paraId="3AC2484A" w14:textId="77777777" w:rsidR="004A1094" w:rsidRPr="00E23FB7" w:rsidRDefault="004A1094" w:rsidP="004A1094">
      <w:pPr>
        <w:ind w:firstLine="0"/>
        <w:rPr>
          <w:sz w:val="26"/>
          <w:szCs w:val="26"/>
        </w:rPr>
      </w:pPr>
      <w:r w:rsidRPr="00E23FB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A5C0FE1" w14:textId="77777777" w:rsidR="004A1094" w:rsidRPr="00E23FB7" w:rsidRDefault="004A1094" w:rsidP="004A1094">
      <w:pPr>
        <w:ind w:firstLine="0"/>
        <w:rPr>
          <w:sz w:val="22"/>
          <w:szCs w:val="22"/>
        </w:rPr>
      </w:pPr>
      <w:r w:rsidRPr="00E23FB7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35C8E6C8" w14:textId="5DC6161E" w:rsidR="008F73A3" w:rsidRPr="00E23FB7" w:rsidRDefault="008F73A3" w:rsidP="004A109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E23FB7">
        <w:rPr>
          <w:sz w:val="22"/>
          <w:szCs w:val="22"/>
        </w:rPr>
        <w:lastRenderedPageBreak/>
        <w:t xml:space="preserve">   </w:t>
      </w:r>
    </w:p>
    <w:p w14:paraId="35C8E6C9" w14:textId="77777777" w:rsidR="008A5CA5" w:rsidRPr="00E23FB7" w:rsidRDefault="008A5CA5" w:rsidP="008F73A3">
      <w:pPr>
        <w:ind w:firstLine="0"/>
        <w:rPr>
          <w:sz w:val="26"/>
          <w:szCs w:val="26"/>
        </w:rPr>
      </w:pPr>
    </w:p>
    <w:sectPr w:rsidR="008A5CA5" w:rsidRPr="00E23FB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826CC" w14:textId="77777777" w:rsidR="00FB2EDE" w:rsidRDefault="00FB2EDE">
      <w:r>
        <w:separator/>
      </w:r>
    </w:p>
  </w:endnote>
  <w:endnote w:type="continuationSeparator" w:id="0">
    <w:p w14:paraId="5280C553" w14:textId="77777777" w:rsidR="00FB2EDE" w:rsidRDefault="00FB2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7D8E6" w14:textId="77777777" w:rsidR="00FB2EDE" w:rsidRDefault="00FB2EDE">
      <w:r>
        <w:separator/>
      </w:r>
    </w:p>
  </w:footnote>
  <w:footnote w:type="continuationSeparator" w:id="0">
    <w:p w14:paraId="53C92B14" w14:textId="77777777" w:rsidR="00FB2EDE" w:rsidRDefault="00FB2E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8E6D0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5C8E6D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10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86BAA"/>
    <w:rsid w:val="000901F1"/>
    <w:rsid w:val="00094AC3"/>
    <w:rsid w:val="000961A3"/>
    <w:rsid w:val="00097235"/>
    <w:rsid w:val="000A0393"/>
    <w:rsid w:val="000A0909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A2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4476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BC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84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47"/>
    <w:rsid w:val="0022525B"/>
    <w:rsid w:val="002252A1"/>
    <w:rsid w:val="00225815"/>
    <w:rsid w:val="00226D45"/>
    <w:rsid w:val="0023027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A60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6527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27F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E1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1094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3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7F2"/>
    <w:rsid w:val="00504413"/>
    <w:rsid w:val="00505047"/>
    <w:rsid w:val="00505B5F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350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D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1D9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1BE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9EA"/>
    <w:rsid w:val="005E4351"/>
    <w:rsid w:val="005E7A9A"/>
    <w:rsid w:val="005E7B21"/>
    <w:rsid w:val="005E7D1F"/>
    <w:rsid w:val="005F08C3"/>
    <w:rsid w:val="005F0A59"/>
    <w:rsid w:val="005F2A0E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41C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99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10C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10B"/>
    <w:rsid w:val="0071533A"/>
    <w:rsid w:val="007162D4"/>
    <w:rsid w:val="00716496"/>
    <w:rsid w:val="00716719"/>
    <w:rsid w:val="0072028E"/>
    <w:rsid w:val="00722AB3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1B22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09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936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81E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1B4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279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A8D"/>
    <w:rsid w:val="00A06807"/>
    <w:rsid w:val="00A11828"/>
    <w:rsid w:val="00A1241A"/>
    <w:rsid w:val="00A1333A"/>
    <w:rsid w:val="00A13897"/>
    <w:rsid w:val="00A13E50"/>
    <w:rsid w:val="00A145D0"/>
    <w:rsid w:val="00A1579C"/>
    <w:rsid w:val="00A16219"/>
    <w:rsid w:val="00A177D0"/>
    <w:rsid w:val="00A17F31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14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3BA8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23B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3902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47EF0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78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414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57EF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3FB7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335E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2A6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31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56C2B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EDE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301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C8E66C"/>
  <w15:docId w15:val="{47D7FA67-9F21-4E8D-B3E8-014AF5C1F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1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8014F-D3AC-48D1-998C-32BA80920D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9CBCEB-FC36-45D6-A91F-52D9AA31367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2351701-BE0F-4884-902A-E56AADB93D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D3D57E-22AC-428E-ABB0-AF8690122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4</TotalTime>
  <Pages>4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7669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Циркова Людмила Валерьевна</cp:lastModifiedBy>
  <cp:revision>6</cp:revision>
  <cp:lastPrinted>2010-09-30T13:29:00Z</cp:lastPrinted>
  <dcterms:created xsi:type="dcterms:W3CDTF">2022-12-30T11:04:00Z</dcterms:created>
  <dcterms:modified xsi:type="dcterms:W3CDTF">2023-02-16T08:38:00Z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